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Manchester Rusholme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Manchester Rusholme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Manchester Rusholme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Manchester Rusholme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Manchester Rusholme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Manchester Rusholme are estimated to have a score of 1-2 on the PGSI (low-risk gambling), whilst </w:t>
      </w:r>
      <w:r w:rsidRPr="00773DF7">
        <w:rPr>
          <w:rFonts w:ascii="Libre Franklin Light" w:hAnsi="Libre Franklin Light" w:cs="Calibri Light"/>
          <w:b/>
          <w:bCs/>
          <w:color w:val="C45911" w:themeColor="accent2" w:themeShade="BF"/>
        </w:rPr>
        <w:t xml:space="preserve">8.4%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69.8% </w:t>
      </w:r>
      <w:r w:rsidRPr="004747BF">
        <w:rPr>
          <w:rFonts w:ascii="Libre Franklin Light" w:eastAsia="Times New Roman" w:hAnsi="Libre Franklin Light" w:cs="Calibri Light"/>
        </w:rPr>
        <w:t xml:space="preserve">of those respondents classified as PGSI 8+ in Manchester Rusholme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Manchester Rusholme is estimated to be </w:t>
      </w:r>
      <w:r w:rsidRPr="00773DF7">
        <w:rPr>
          <w:rFonts w:ascii="Libre Franklin Light" w:eastAsia="Times New Roman" w:hAnsi="Libre Franklin Light" w:cs="Calibri Light"/>
          <w:b/>
          <w:bCs/>
          <w:color w:val="C45911" w:themeColor="accent2" w:themeShade="BF"/>
        </w:rPr>
        <w:t xml:space="preserve">£3,913,997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Manchester Rusholme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Manchester Rusholme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Manchester Rusholme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Manchester Rusholme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anchester Rusholm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Manchester Rusholme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anchester Rusholm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Manchester Rusholme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53.9%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Manchester Rusholme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69.8%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anchester Rusholm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Manchester Rusholme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20.5%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51.1%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Manchester Rusholme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Manchester Rusholme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Manchester Rusholme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Manchester Rusholme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Manchester Rusholme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£3,913,997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Manchester Rusholme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£63,753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£1,318,439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£94,448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£26,564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£48,700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£2,362,093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£3,913,997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Manchester Rusholme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Manchester Rusholme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47.4%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Manchester Rusholme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45.1%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Manchester Rusholme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59.4%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Manchester Rusholme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9.5%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Manchester Rusholme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74.3%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Manchester Rusholme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47.4%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Manchester Rusholme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45.1%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Manchester Rusholme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59.4%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Manchester Rusholme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9.5%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Manchester Rusholme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74.3%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Manchester Rusholme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4D397D9-1BAC-49D4-87BA-97E73313CD1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